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专业技术资格送评材料目录单</w:t>
      </w:r>
    </w:p>
    <w:p>
      <w:pPr>
        <w:spacing w:line="640" w:lineRule="exact"/>
        <w:jc w:val="center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spacing w:line="640" w:lineRule="exact"/>
        <w:jc w:val="left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姓名：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王崇阁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     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</w:rPr>
        <w:t>单位：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赤峰工业职业技术学院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               </w:t>
      </w:r>
    </w:p>
    <w:tbl>
      <w:tblPr>
        <w:tblStyle w:val="3"/>
        <w:tblW w:w="861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756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6756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材</w:t>
            </w:r>
            <w:r>
              <w:rPr>
                <w:rFonts w:ascii="仿宋" w:hAnsi="仿宋" w:eastAsia="仿宋" w:cs="仿宋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料</w:t>
            </w:r>
            <w:r>
              <w:rPr>
                <w:rFonts w:ascii="仿宋" w:hAnsi="仿宋" w:eastAsia="仿宋" w:cs="仿宋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名</w:t>
            </w:r>
            <w:r>
              <w:rPr>
                <w:rFonts w:ascii="仿宋" w:hAnsi="仿宋" w:eastAsia="仿宋" w:cs="仿宋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称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" w:hAnsi="仿宋" w:eastAsia="仿宋" w:cs="Times New Roman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6756" w:type="dxa"/>
            <w:vAlign w:val="center"/>
          </w:tcPr>
          <w:p>
            <w:pPr>
              <w:spacing w:line="640" w:lineRule="exact"/>
              <w:jc w:val="lef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专业技术职务任职资格评审表（使用</w:t>
            </w:r>
            <w:r>
              <w:rPr>
                <w:rFonts w:ascii="仿宋" w:hAnsi="仿宋" w:eastAsia="仿宋" w:cs="仿宋"/>
                <w:sz w:val="28"/>
                <w:szCs w:val="28"/>
              </w:rPr>
              <w:t>A4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纸，一式</w:t>
            </w: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份）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6756" w:type="dxa"/>
            <w:vAlign w:val="center"/>
          </w:tcPr>
          <w:p>
            <w:pPr>
              <w:spacing w:line="640" w:lineRule="exact"/>
              <w:jc w:val="lef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专业技术资格送审表（使用</w:t>
            </w:r>
            <w:r>
              <w:rPr>
                <w:rFonts w:ascii="仿宋" w:hAnsi="仿宋" w:eastAsia="仿宋" w:cs="仿宋"/>
                <w:sz w:val="28"/>
                <w:szCs w:val="28"/>
              </w:rPr>
              <w:t>A3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纸，一式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份）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95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6756" w:type="dxa"/>
            <w:vAlign w:val="center"/>
          </w:tcPr>
          <w:p>
            <w:pPr>
              <w:spacing w:line="640" w:lineRule="exact"/>
              <w:jc w:val="lef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继续教育审验卡原件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现专业技术资格证书、聘书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近三年的年度考核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情况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表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公示书面报告（由申报人员所在单位提供）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论文、著作、专业报告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课题、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获奖成果材料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专业技术工作总结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有关执业资格证书（教师资格证、执业医师证等）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9" w:type="dxa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  <w:color w:val="FF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7F7F7F"/>
                <w:sz w:val="28"/>
                <w:szCs w:val="28"/>
              </w:rPr>
              <w:t>11</w:t>
            </w:r>
          </w:p>
        </w:tc>
        <w:tc>
          <w:tcPr>
            <w:tcW w:w="6756" w:type="dxa"/>
          </w:tcPr>
          <w:p>
            <w:pPr>
              <w:spacing w:line="640" w:lineRule="exact"/>
              <w:rPr>
                <w:rFonts w:ascii="仿宋" w:hAnsi="仿宋" w:eastAsia="仿宋" w:cs="Times New Roman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  <w:tc>
          <w:tcPr>
            <w:tcW w:w="898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Times New Roman"/>
              </w:rPr>
            </w:pPr>
          </w:p>
        </w:tc>
      </w:tr>
    </w:tbl>
    <w:p>
      <w:pPr>
        <w:spacing w:line="320" w:lineRule="exact"/>
        <w:ind w:left="31680" w:hanging="960" w:hangingChars="400"/>
        <w:jc w:val="left"/>
        <w:rPr>
          <w:rFonts w:ascii="仿宋" w:hAnsi="仿宋" w:eastAsia="仿宋" w:cs="Times New Roman"/>
          <w:sz w:val="24"/>
          <w:szCs w:val="24"/>
        </w:rPr>
      </w:pPr>
    </w:p>
    <w:p>
      <w:pPr>
        <w:spacing w:line="320" w:lineRule="exact"/>
        <w:ind w:left="31680" w:hanging="960" w:hangingChars="400"/>
        <w:jc w:val="left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此目录单由申报人填写一份，人事部门按目录验收材料后填写数量、没有材料填写“无”。</w:t>
      </w:r>
    </w:p>
    <w:p>
      <w:pPr>
        <w:spacing w:line="320" w:lineRule="exact"/>
        <w:ind w:left="945" w:leftChars="50" w:hanging="840" w:hangingChars="350"/>
        <w:jc w:val="left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 xml:space="preserve">     2.</w:t>
      </w:r>
      <w:r>
        <w:rPr>
          <w:rFonts w:hint="eastAsia" w:ascii="仿宋" w:hAnsi="仿宋" w:eastAsia="仿宋" w:cs="仿宋"/>
          <w:sz w:val="24"/>
          <w:szCs w:val="24"/>
        </w:rPr>
        <w:t>除《专业技术职务任职资格评审表》、《申报专业技术资格送审表》以外的其他材料按照目录顺序各一份连同目录单一并装订成册，以防遗失。</w:t>
      </w:r>
    </w:p>
    <w:p>
      <w:pPr>
        <w:spacing w:line="320" w:lineRule="exact"/>
        <w:ind w:firstLine="495"/>
        <w:jc w:val="left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 xml:space="preserve">  3.</w:t>
      </w:r>
      <w:r>
        <w:rPr>
          <w:rFonts w:hint="eastAsia" w:ascii="仿宋" w:hAnsi="仿宋" w:eastAsia="仿宋" w:cs="仿宋"/>
          <w:sz w:val="24"/>
          <w:szCs w:val="24"/>
        </w:rPr>
        <w:t>上述材料除明确要求附原件的，一律提供复印件。</w:t>
      </w:r>
    </w:p>
    <w:p>
      <w:pPr>
        <w:rPr>
          <w:rFonts w:cs="Times New Roman"/>
        </w:rPr>
      </w:pPr>
    </w:p>
    <w:sectPr>
      <w:footerReference r:id="rId3" w:type="default"/>
      <w:pgSz w:w="11906" w:h="16838"/>
      <w:pgMar w:top="1418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g0MDUxZWU4Y2JiMDA0MDAxMzY4ZGI0ZTBjZTBmOTUifQ=="/>
  </w:docVars>
  <w:rsids>
    <w:rsidRoot w:val="00CF4C78"/>
    <w:rsid w:val="000027CC"/>
    <w:rsid w:val="0009327B"/>
    <w:rsid w:val="00236841"/>
    <w:rsid w:val="0032461C"/>
    <w:rsid w:val="003520FE"/>
    <w:rsid w:val="003547F8"/>
    <w:rsid w:val="00402362"/>
    <w:rsid w:val="0043097E"/>
    <w:rsid w:val="005A3565"/>
    <w:rsid w:val="005A4FBE"/>
    <w:rsid w:val="00677266"/>
    <w:rsid w:val="006E7577"/>
    <w:rsid w:val="006E7E9B"/>
    <w:rsid w:val="00727326"/>
    <w:rsid w:val="007B648C"/>
    <w:rsid w:val="007C227B"/>
    <w:rsid w:val="00826C6D"/>
    <w:rsid w:val="008C518D"/>
    <w:rsid w:val="00934579"/>
    <w:rsid w:val="00A201D3"/>
    <w:rsid w:val="00A27848"/>
    <w:rsid w:val="00A54261"/>
    <w:rsid w:val="00AB142C"/>
    <w:rsid w:val="00B03B40"/>
    <w:rsid w:val="00B07E7E"/>
    <w:rsid w:val="00BD4F2F"/>
    <w:rsid w:val="00BE211C"/>
    <w:rsid w:val="00CC0A77"/>
    <w:rsid w:val="00CF4C78"/>
    <w:rsid w:val="00D67925"/>
    <w:rsid w:val="00D76C6A"/>
    <w:rsid w:val="00E136E4"/>
    <w:rsid w:val="00E225A5"/>
    <w:rsid w:val="00E233FB"/>
    <w:rsid w:val="00F22F16"/>
    <w:rsid w:val="00F25C77"/>
    <w:rsid w:val="00F3430C"/>
    <w:rsid w:val="00F525C5"/>
    <w:rsid w:val="00FB0D09"/>
    <w:rsid w:val="03850815"/>
    <w:rsid w:val="543639A2"/>
    <w:rsid w:val="7787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oter Char"/>
    <w:basedOn w:val="4"/>
    <w:link w:val="2"/>
    <w:locked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315</Words>
  <Characters>323</Characters>
  <Lines>0</Lines>
  <Paragraphs>0</Paragraphs>
  <TotalTime>10</TotalTime>
  <ScaleCrop>false</ScaleCrop>
  <LinksUpToDate>false</LinksUpToDate>
  <CharactersWithSpaces>369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2019-03-21T08:19:00Z</dcterms:created>
  <dc:creator>王晓芳</dc:creator>
  <cp:lastModifiedBy>我爱大宝贝</cp:lastModifiedBy>
  <cp:lastPrinted>2019-05-21T07:22:00Z</cp:lastPrinted>
  <dcterms:modified xsi:type="dcterms:W3CDTF">2023-05-19T07:49:56Z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48674DFC20FF4A48916955195698DB56_12</vt:lpwstr>
  </property>
</Properties>
</file>